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9061C0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233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F33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61C0" w:rsidRPr="001831CA" w:rsidRDefault="009061C0" w:rsidP="009061C0">
      <w:pPr>
        <w:shd w:val="clear" w:color="auto" w:fill="FFFFFF"/>
        <w:spacing w:after="0" w:line="240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Об обращении </w:t>
      </w:r>
      <w:r w:rsidRPr="001831CA">
        <w:rPr>
          <w:rFonts w:ascii="Times New Roman" w:hAnsi="Times New Roman" w:cs="Times New Roman"/>
          <w:sz w:val="28"/>
          <w:szCs w:val="28"/>
        </w:rPr>
        <w:t>Совета депутатов к Контрольно-счетному органу Амурского района о проведении проверки</w:t>
      </w:r>
    </w:p>
    <w:p w:rsidR="009061C0" w:rsidRPr="001831CA" w:rsidRDefault="009061C0" w:rsidP="009061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061C0" w:rsidRPr="001831CA" w:rsidRDefault="009061C0" w:rsidP="009061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1C0" w:rsidRPr="001831CA" w:rsidRDefault="009061C0" w:rsidP="009061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831CA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Совета депутатов городского поселения «Город Амурск» Амурского муниципального района Хабаровского края «О передаче </w:t>
      </w:r>
      <w:r w:rsidRPr="001831CA">
        <w:rPr>
          <w:rFonts w:ascii="Times New Roman" w:hAnsi="Times New Roman" w:cs="Times New Roman"/>
          <w:sz w:val="28"/>
          <w:szCs w:val="28"/>
        </w:rPr>
        <w:t>Контрольно-счетному органу Амурского района полномочий контрольного органа</w:t>
      </w:r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«Город Амурск» на 201</w:t>
      </w:r>
      <w:r>
        <w:rPr>
          <w:rFonts w:ascii="Times New Roman" w:hAnsi="Times New Roman" w:cs="Times New Roman"/>
          <w:spacing w:val="-1"/>
          <w:sz w:val="28"/>
          <w:szCs w:val="28"/>
        </w:rPr>
        <w:t>7</w:t>
      </w:r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 г.», Совет депутатов городского поселения «Город Амурск»</w:t>
      </w:r>
    </w:p>
    <w:p w:rsidR="009061C0" w:rsidRPr="001831CA" w:rsidRDefault="009061C0" w:rsidP="009061C0">
      <w:pPr>
        <w:shd w:val="clear" w:color="auto" w:fill="FFFFFF"/>
        <w:spacing w:after="0" w:line="240" w:lineRule="auto"/>
        <w:ind w:right="323"/>
        <w:jc w:val="both"/>
        <w:rPr>
          <w:rFonts w:ascii="Times New Roman" w:hAnsi="Times New Roman" w:cs="Times New Roman"/>
          <w:sz w:val="28"/>
          <w:szCs w:val="28"/>
        </w:rPr>
      </w:pPr>
      <w:r w:rsidRPr="001831CA">
        <w:rPr>
          <w:rFonts w:ascii="Times New Roman" w:hAnsi="Times New Roman" w:cs="Times New Roman"/>
          <w:sz w:val="28"/>
          <w:szCs w:val="28"/>
        </w:rPr>
        <w:t>РЕШИЛ:</w:t>
      </w:r>
    </w:p>
    <w:p w:rsidR="009061C0" w:rsidRPr="001831CA" w:rsidRDefault="009061C0" w:rsidP="009061C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1831C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831C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оду не проводить</w:t>
      </w:r>
      <w:r w:rsidRPr="001831CA">
        <w:rPr>
          <w:rFonts w:ascii="Times New Roman" w:hAnsi="Times New Roman" w:cs="Times New Roman"/>
          <w:sz w:val="28"/>
          <w:szCs w:val="28"/>
        </w:rPr>
        <w:t xml:space="preserve"> ревизию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учреждений</w:t>
      </w:r>
      <w:r w:rsidRPr="001831CA">
        <w:rPr>
          <w:rFonts w:ascii="Times New Roman" w:hAnsi="Times New Roman" w:cs="Times New Roman"/>
          <w:sz w:val="28"/>
          <w:szCs w:val="28"/>
        </w:rPr>
        <w:t>.</w:t>
      </w:r>
    </w:p>
    <w:p w:rsidR="009061C0" w:rsidRPr="001831CA" w:rsidRDefault="009061C0" w:rsidP="009061C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831CA">
        <w:rPr>
          <w:rFonts w:ascii="Times New Roman" w:hAnsi="Times New Roman" w:cs="Times New Roman"/>
          <w:spacing w:val="-1"/>
          <w:sz w:val="28"/>
          <w:szCs w:val="28"/>
        </w:rPr>
        <w:t>Направить настоящее решение в Контрольно-счетный орган Амурского муниципального района.</w:t>
      </w:r>
    </w:p>
    <w:p w:rsidR="009061C0" w:rsidRPr="001831CA" w:rsidRDefault="009061C0" w:rsidP="009061C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1831CA">
        <w:rPr>
          <w:rFonts w:ascii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 исполнением настоящего решения возложить на председателя Совета депутатов </w:t>
      </w:r>
      <w:proofErr w:type="spellStart"/>
      <w:r w:rsidRPr="001831CA">
        <w:rPr>
          <w:rFonts w:ascii="Times New Roman" w:hAnsi="Times New Roman" w:cs="Times New Roman"/>
          <w:spacing w:val="-1"/>
          <w:sz w:val="28"/>
          <w:szCs w:val="28"/>
        </w:rPr>
        <w:t>Кавелину</w:t>
      </w:r>
      <w:proofErr w:type="spellEnd"/>
      <w:r w:rsidRPr="001831CA">
        <w:rPr>
          <w:rFonts w:ascii="Times New Roman" w:hAnsi="Times New Roman" w:cs="Times New Roman"/>
          <w:spacing w:val="-1"/>
          <w:sz w:val="28"/>
          <w:szCs w:val="28"/>
        </w:rPr>
        <w:t xml:space="preserve"> Л.Е.</w:t>
      </w:r>
    </w:p>
    <w:p w:rsidR="009061C0" w:rsidRPr="001831CA" w:rsidRDefault="009061C0" w:rsidP="009061C0">
      <w:pPr>
        <w:pStyle w:val="a5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C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опубликования.</w:t>
      </w:r>
    </w:p>
    <w:p w:rsidR="009061C0" w:rsidRPr="001831CA" w:rsidRDefault="009061C0" w:rsidP="009061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1C0" w:rsidRPr="001831CA" w:rsidRDefault="009061C0" w:rsidP="00906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1C0" w:rsidRPr="001831CA" w:rsidRDefault="009061C0" w:rsidP="009061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3215" w:rsidRPr="00F17BDC" w:rsidRDefault="009061C0" w:rsidP="009061C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831C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1831CA">
        <w:rPr>
          <w:rFonts w:ascii="Times New Roman" w:hAnsi="Times New Roman" w:cs="Times New Roman"/>
          <w:sz w:val="28"/>
          <w:szCs w:val="28"/>
        </w:rPr>
        <w:t>Л.Е.Кавелина</w:t>
      </w:r>
      <w:bookmarkStart w:id="1" w:name="Par33"/>
      <w:bookmarkEnd w:id="1"/>
      <w:proofErr w:type="spellEnd"/>
    </w:p>
    <w:sectPr w:rsidR="00F33215" w:rsidRPr="00F17BDC" w:rsidSect="006E5BB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E0E41"/>
    <w:multiLevelType w:val="hybridMultilevel"/>
    <w:tmpl w:val="3CEA6426"/>
    <w:lvl w:ilvl="0" w:tplc="54105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C0"/>
    <w:rsid w:val="000163A6"/>
    <w:rsid w:val="000742C8"/>
    <w:rsid w:val="000C67B7"/>
    <w:rsid w:val="0010112F"/>
    <w:rsid w:val="00110531"/>
    <w:rsid w:val="00122F5B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6E5BB0"/>
    <w:rsid w:val="00753529"/>
    <w:rsid w:val="007D70AE"/>
    <w:rsid w:val="007F7794"/>
    <w:rsid w:val="00857039"/>
    <w:rsid w:val="0086171F"/>
    <w:rsid w:val="008937F1"/>
    <w:rsid w:val="008C35A8"/>
    <w:rsid w:val="00905F9C"/>
    <w:rsid w:val="009061C0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061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06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061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06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2016-09-08T22:51:00Z</dcterms:created>
  <dcterms:modified xsi:type="dcterms:W3CDTF">2016-10-06T05:51:00Z</dcterms:modified>
</cp:coreProperties>
</file>